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E5DD3" w14:textId="0555E8A2" w:rsidR="00EA5D3A" w:rsidRPr="00EA5D3A" w:rsidRDefault="00D75B35" w:rsidP="00EA5D3A">
      <w:pPr>
        <w:pStyle w:val="Header"/>
        <w:tabs>
          <w:tab w:val="right" w:pos="9639"/>
        </w:tabs>
        <w:rPr>
          <w:bCs/>
          <w:noProof w:val="0"/>
          <w:sz w:val="24"/>
          <w:szCs w:val="24"/>
        </w:rPr>
      </w:pPr>
      <w:r w:rsidRPr="00D75B35">
        <w:rPr>
          <w:bCs/>
          <w:noProof w:val="0"/>
          <w:sz w:val="24"/>
          <w:szCs w:val="24"/>
        </w:rPr>
        <w:t>3GPP TSG-RAN WG2 Meeting #103</w:t>
      </w:r>
      <w:r w:rsidR="00EA5D3A" w:rsidRPr="00EA5D3A">
        <w:rPr>
          <w:bCs/>
          <w:noProof w:val="0"/>
          <w:sz w:val="24"/>
          <w:szCs w:val="24"/>
        </w:rPr>
        <w:tab/>
      </w:r>
      <w:r w:rsidR="00494141" w:rsidRPr="00494141">
        <w:rPr>
          <w:bCs/>
          <w:noProof w:val="0"/>
          <w:sz w:val="24"/>
          <w:szCs w:val="24"/>
        </w:rPr>
        <w:t>R2-1812221</w:t>
      </w:r>
    </w:p>
    <w:p w14:paraId="2B7262B0" w14:textId="0A4DF7A5" w:rsidR="00EA5D3A" w:rsidRPr="00EA5D3A" w:rsidRDefault="00D75B35" w:rsidP="00EA5D3A">
      <w:pPr>
        <w:pStyle w:val="Header"/>
        <w:tabs>
          <w:tab w:val="right" w:pos="9639"/>
        </w:tabs>
        <w:rPr>
          <w:bCs/>
          <w:noProof w:val="0"/>
          <w:sz w:val="24"/>
          <w:szCs w:val="24"/>
        </w:rPr>
      </w:pPr>
      <w:r w:rsidRPr="00D75B35">
        <w:rPr>
          <w:bCs/>
          <w:noProof w:val="0"/>
          <w:sz w:val="24"/>
          <w:szCs w:val="24"/>
        </w:rPr>
        <w:t>Gothenburg, Sweden, 20 - 24 August 2018</w:t>
      </w:r>
      <w:r w:rsidR="00EA5D3A" w:rsidRPr="00EA5D3A">
        <w:rPr>
          <w:bCs/>
          <w:noProof w:val="0"/>
          <w:sz w:val="24"/>
          <w:szCs w:val="24"/>
        </w:rPr>
        <w:t xml:space="preserve">          </w:t>
      </w:r>
    </w:p>
    <w:p w14:paraId="5E40B74D" w14:textId="77777777" w:rsidR="00EA5D3A" w:rsidRPr="00EA5D3A" w:rsidRDefault="00EA5D3A"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46CFA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31FE">
        <w:rPr>
          <w:rFonts w:cs="Arial"/>
          <w:b/>
          <w:bCs/>
          <w:sz w:val="24"/>
          <w:lang w:eastAsia="ja-JP"/>
        </w:rPr>
        <w:t>10.4.1.3.10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656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31FE">
        <w:rPr>
          <w:rFonts w:ascii="Arial" w:hAnsi="Arial" w:cs="Arial"/>
          <w:b/>
          <w:bCs/>
          <w:sz w:val="24"/>
        </w:rPr>
        <w:t>D</w:t>
      </w:r>
      <w:r w:rsidR="00EA3E82">
        <w:rPr>
          <w:rFonts w:ascii="Arial" w:hAnsi="Arial" w:cs="Arial"/>
          <w:b/>
          <w:bCs/>
          <w:sz w:val="24"/>
        </w:rPr>
        <w:t>ata inactivity monitoring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4F81E6F2" w:rsidR="001906E7" w:rsidRDefault="00427C2D" w:rsidP="00CD4C7B">
      <w:r>
        <w:t xml:space="preserve">TS 38.331 includes procedural text for the data inactivity monitoring, but corresponding ASN.1 and MAC functionality is missing from the specifications. </w:t>
      </w:r>
    </w:p>
    <w:p w14:paraId="45FE8926" w14:textId="15624064" w:rsidR="00FC54F3" w:rsidRDefault="003513AA" w:rsidP="00CD4C7B">
      <w:r>
        <w:t>T</w:t>
      </w:r>
      <w:r w:rsidR="00FC54F3" w:rsidRPr="00FC54F3">
        <w:t xml:space="preserve">his paper discusses </w:t>
      </w:r>
      <w:r w:rsidR="00427C2D">
        <w:t xml:space="preserve">data inactivity monitoring in NR specifications. </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602942DB" w14:textId="3FEBBC56" w:rsidR="00212D47" w:rsidRDefault="001906E7" w:rsidP="00427C2D">
      <w:r w:rsidRPr="009032F4">
        <w:t xml:space="preserve">The following </w:t>
      </w:r>
      <w:r w:rsidR="00427C2D">
        <w:t>procedural text is included in the TS 38.331:</w:t>
      </w:r>
    </w:p>
    <w:p w14:paraId="51A513DF" w14:textId="44F829AE" w:rsidR="00427C2D" w:rsidRDefault="00427C2D" w:rsidP="00427C2D"/>
    <w:p w14:paraId="30BAEE36" w14:textId="77777777" w:rsidR="00427C2D" w:rsidRDefault="00427C2D" w:rsidP="00963351">
      <w:pPr>
        <w:pStyle w:val="Heading4"/>
        <w:ind w:left="1702"/>
      </w:pPr>
      <w:bookmarkStart w:id="0" w:name="_Toc503259988"/>
      <w:r>
        <w:t>5.3.8.5</w:t>
      </w:r>
      <w:r>
        <w:tab/>
        <w:t xml:space="preserve">UE actions upon the expiry of </w:t>
      </w:r>
      <w:r>
        <w:rPr>
          <w:i/>
        </w:rPr>
        <w:t>DataInactivityTimer</w:t>
      </w:r>
      <w:bookmarkEnd w:id="0"/>
    </w:p>
    <w:p w14:paraId="0E5150FB" w14:textId="77777777" w:rsidR="00427C2D" w:rsidRDefault="00427C2D" w:rsidP="00963351">
      <w:pPr>
        <w:ind w:left="284"/>
      </w:pPr>
      <w:r>
        <w:t xml:space="preserve">Upon receiving the expiry of </w:t>
      </w:r>
      <w:r>
        <w:rPr>
          <w:i/>
        </w:rPr>
        <w:t>DataInactivityTimer</w:t>
      </w:r>
      <w:r>
        <w:t xml:space="preserve"> from lower layers while in RRC_CONNECTED, the UE shall:</w:t>
      </w:r>
    </w:p>
    <w:p w14:paraId="609C6BF9" w14:textId="77777777" w:rsidR="00427C2D" w:rsidRDefault="00427C2D" w:rsidP="00963351">
      <w:pPr>
        <w:pStyle w:val="B1"/>
        <w:ind w:left="852"/>
      </w:pPr>
      <w:r>
        <w:t>1&gt;</w:t>
      </w:r>
      <w:r>
        <w:tab/>
        <w:t>perform the actions upon going to RRC_IDLE</w:t>
      </w:r>
      <w:r w:rsidRPr="002552BC">
        <w:rPr>
          <w:lang w:val="sv-SE"/>
        </w:rPr>
        <w:t xml:space="preserve"> </w:t>
      </w:r>
      <w:r>
        <w:t>as specified in 5.3.11, with release cause 'RRC connection failure';</w:t>
      </w:r>
    </w:p>
    <w:p w14:paraId="40C1F2EB" w14:textId="77777777" w:rsidR="00963351" w:rsidRDefault="00963351" w:rsidP="00427C2D"/>
    <w:p w14:paraId="7F63BF9D" w14:textId="11B79BAB" w:rsidR="00427C2D" w:rsidRDefault="00427C2D" w:rsidP="00427C2D">
      <w:r>
        <w:t>How</w:t>
      </w:r>
      <w:r w:rsidR="00963351">
        <w:t xml:space="preserve">ever, the corresponding functionality is not included in the ASN.1 and MAC specification. </w:t>
      </w:r>
      <w:r w:rsidR="00393E28">
        <w:t>Data inactivity monitoring and related RRC_CONNECTED to RRC_IDLE transition was defined in LTE specifications to avoid RRC state mismatches between UE and network. In some scenarios it was observed that the UE may not receive the RRC release message and the UE stays in the RRC_CONNECTED and the network thinks that the UE has release the RRC connection. It can be assumed that the same problem may occur also in the NR and t</w:t>
      </w:r>
      <w:r w:rsidR="00A9415C">
        <w:t>herefore,</w:t>
      </w:r>
      <w:r w:rsidR="00963351">
        <w:t xml:space="preserve"> we propose the following</w:t>
      </w:r>
      <w:r w:rsidR="00A9415C">
        <w:t xml:space="preserve"> </w:t>
      </w:r>
      <w:r w:rsidR="00393E28">
        <w:t xml:space="preserve">(similar than </w:t>
      </w:r>
      <w:r w:rsidR="00A9415C">
        <w:t>in the LTE specifications</w:t>
      </w:r>
      <w:r w:rsidR="00393E28">
        <w:t>)</w:t>
      </w:r>
      <w:r w:rsidR="00963351">
        <w:t>:</w:t>
      </w:r>
    </w:p>
    <w:p w14:paraId="4572602A" w14:textId="7056BECA" w:rsidR="00963351" w:rsidRPr="00393E28" w:rsidRDefault="00963351" w:rsidP="00427C2D">
      <w:pPr>
        <w:rPr>
          <w:b/>
        </w:rPr>
      </w:pPr>
      <w:r w:rsidRPr="00393E28">
        <w:rPr>
          <w:b/>
        </w:rPr>
        <w:t>Proposal 1: DataInactivityTimer</w:t>
      </w:r>
      <w:r w:rsidRPr="00393E28">
        <w:rPr>
          <w:b/>
          <w:i/>
        </w:rPr>
        <w:t xml:space="preserve"> </w:t>
      </w:r>
      <w:r w:rsidRPr="00393E28">
        <w:rPr>
          <w:b/>
        </w:rPr>
        <w:t>configuration is included in the ASN.1</w:t>
      </w:r>
      <w:r w:rsidR="00A9415C" w:rsidRPr="00393E28">
        <w:rPr>
          <w:b/>
        </w:rPr>
        <w:t xml:space="preserve"> in MAC-CellGroupConfig</w:t>
      </w:r>
    </w:p>
    <w:p w14:paraId="7546D070" w14:textId="523B3625" w:rsidR="00963351" w:rsidRPr="00393E28" w:rsidRDefault="00963351" w:rsidP="00963351">
      <w:pPr>
        <w:rPr>
          <w:b/>
        </w:rPr>
      </w:pPr>
      <w:r w:rsidRPr="00393E28">
        <w:rPr>
          <w:b/>
        </w:rPr>
        <w:t>Proposal 2: DataInactivityTimer</w:t>
      </w:r>
      <w:r w:rsidRPr="00393E28">
        <w:rPr>
          <w:b/>
          <w:i/>
        </w:rPr>
        <w:t xml:space="preserve"> </w:t>
      </w:r>
      <w:r w:rsidRPr="00393E28">
        <w:rPr>
          <w:b/>
        </w:rPr>
        <w:t>functionality is included in TS 38.321</w:t>
      </w:r>
    </w:p>
    <w:p w14:paraId="66CD278B" w14:textId="1B2C99FE" w:rsidR="00963351" w:rsidRDefault="00963351" w:rsidP="00427C2D"/>
    <w:p w14:paraId="191C52D5" w14:textId="7986B8F6" w:rsidR="00A9415C" w:rsidRDefault="00A9415C" w:rsidP="00427C2D">
      <w:r>
        <w:t xml:space="preserve">It has not been concluded whether similar data inactivity timer is </w:t>
      </w:r>
      <w:r w:rsidR="00DA1F3C">
        <w:t>introduced</w:t>
      </w:r>
      <w:r>
        <w:t xml:space="preserve"> for RRC_CONNECTED to RRC_INACTIVE</w:t>
      </w:r>
      <w:r w:rsidR="00DA1F3C">
        <w:t xml:space="preserve"> state transition</w:t>
      </w:r>
      <w:r>
        <w:t>.</w:t>
      </w:r>
      <w:r w:rsidR="00393E28">
        <w:t xml:space="preserve"> </w:t>
      </w:r>
      <w:r w:rsidR="00DA1F3C">
        <w:t xml:space="preserve">The same problem may occur after the network has sent the RRC Release message with INACTIVE configuration to the UE i.e. the UE may not receive the RRC message. However, we think that is sufficient that the UE moves to the IDLE state after the data inactivity timer expires, because the UE has anyway missed the INACTIVE configuration sent by the network. </w:t>
      </w:r>
    </w:p>
    <w:p w14:paraId="08472C31" w14:textId="1C0DBD9D" w:rsidR="00DA1F3C" w:rsidRPr="00393E28" w:rsidRDefault="00DA1F3C" w:rsidP="00DA1F3C">
      <w:pPr>
        <w:rPr>
          <w:b/>
        </w:rPr>
      </w:pPr>
      <w:r w:rsidRPr="00393E28">
        <w:rPr>
          <w:b/>
        </w:rPr>
        <w:t xml:space="preserve">Proposal </w:t>
      </w:r>
      <w:r>
        <w:rPr>
          <w:b/>
        </w:rPr>
        <w:t>3</w:t>
      </w:r>
      <w:r w:rsidRPr="00393E28">
        <w:rPr>
          <w:b/>
        </w:rPr>
        <w:t xml:space="preserve">: </w:t>
      </w:r>
      <w:r>
        <w:rPr>
          <w:b/>
        </w:rPr>
        <w:t xml:space="preserve">Data inactivity timer based state transition from RRC_CONNECTED to RRC_INACTIVE is not introduced. </w:t>
      </w:r>
    </w:p>
    <w:p w14:paraId="43A12B72" w14:textId="442FE25F" w:rsidR="00CD4C7B" w:rsidRPr="006E13D1" w:rsidRDefault="00E81A37" w:rsidP="00CD4C7B">
      <w:pPr>
        <w:pStyle w:val="Heading1"/>
      </w:pPr>
      <w:r>
        <w:lastRenderedPageBreak/>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138629CA" w14:textId="77777777" w:rsidR="00DA1F3C" w:rsidRPr="00393E28" w:rsidRDefault="00DA1F3C" w:rsidP="00DA1F3C">
      <w:pPr>
        <w:rPr>
          <w:b/>
        </w:rPr>
      </w:pPr>
      <w:r w:rsidRPr="00393E28">
        <w:rPr>
          <w:b/>
        </w:rPr>
        <w:t>Proposal 1: DataInactivityTimer</w:t>
      </w:r>
      <w:r w:rsidRPr="00393E28">
        <w:rPr>
          <w:b/>
          <w:i/>
        </w:rPr>
        <w:t xml:space="preserve"> </w:t>
      </w:r>
      <w:r w:rsidRPr="00393E28">
        <w:rPr>
          <w:b/>
        </w:rPr>
        <w:t>configuration is included in the ASN.1 in MAC-CellGroupConfig</w:t>
      </w:r>
    </w:p>
    <w:p w14:paraId="1CFDE6ED" w14:textId="77777777" w:rsidR="00DA1F3C" w:rsidRPr="00393E28" w:rsidRDefault="00DA1F3C" w:rsidP="00DA1F3C">
      <w:pPr>
        <w:rPr>
          <w:b/>
        </w:rPr>
      </w:pPr>
      <w:r w:rsidRPr="00393E28">
        <w:rPr>
          <w:b/>
        </w:rPr>
        <w:t>Proposal 2: DataInactivityTimer</w:t>
      </w:r>
      <w:r w:rsidRPr="00393E28">
        <w:rPr>
          <w:b/>
          <w:i/>
        </w:rPr>
        <w:t xml:space="preserve"> </w:t>
      </w:r>
      <w:r w:rsidRPr="00393E28">
        <w:rPr>
          <w:b/>
        </w:rPr>
        <w:t>functionality is included in TS 38.321</w:t>
      </w:r>
    </w:p>
    <w:p w14:paraId="77DC596E" w14:textId="77777777" w:rsidR="00DA1F3C" w:rsidRPr="00393E28" w:rsidRDefault="00DA1F3C" w:rsidP="00DA1F3C">
      <w:pPr>
        <w:rPr>
          <w:b/>
        </w:rPr>
      </w:pPr>
      <w:r w:rsidRPr="00393E28">
        <w:rPr>
          <w:b/>
        </w:rPr>
        <w:t xml:space="preserve">Proposal </w:t>
      </w:r>
      <w:r>
        <w:rPr>
          <w:b/>
        </w:rPr>
        <w:t>3</w:t>
      </w:r>
      <w:r w:rsidRPr="00393E28">
        <w:rPr>
          <w:b/>
        </w:rPr>
        <w:t xml:space="preserve">: </w:t>
      </w:r>
      <w:r>
        <w:rPr>
          <w:b/>
        </w:rPr>
        <w:t xml:space="preserve">Data inactivity timer based state transition from RRC_CONNECTED to RRC_INACTIVE is not introduced. </w:t>
      </w:r>
    </w:p>
    <w:p w14:paraId="6259C18F" w14:textId="0874CFD5" w:rsidR="00E81A37" w:rsidRDefault="00E81A37" w:rsidP="00CD4C7B"/>
    <w:p w14:paraId="299DA737" w14:textId="7481C71D" w:rsidR="00397C5E" w:rsidRPr="00CE0424" w:rsidRDefault="002A0128" w:rsidP="00397C5E">
      <w:pPr>
        <w:rPr>
          <w:b/>
          <w:bCs/>
        </w:rPr>
      </w:pPr>
      <w:r>
        <w:t>CR</w:t>
      </w:r>
      <w:r w:rsidR="004606E0">
        <w:t>s</w:t>
      </w:r>
      <w:r>
        <w:t xml:space="preserve"> capturing the </w:t>
      </w:r>
      <w:r w:rsidR="00FF006E">
        <w:t xml:space="preserve">data inactivity </w:t>
      </w:r>
      <w:r>
        <w:t>time</w:t>
      </w:r>
      <w:r w:rsidR="004606E0">
        <w:t>r functionality are</w:t>
      </w:r>
      <w:r w:rsidR="00FF006E">
        <w:t xml:space="preserve"> </w:t>
      </w:r>
      <w:r>
        <w:t xml:space="preserve">provided in </w:t>
      </w:r>
      <w:r w:rsidR="00FF006E">
        <w:t xml:space="preserve">[2] and </w:t>
      </w:r>
      <w:r>
        <w:t>[3]</w:t>
      </w:r>
      <w:r w:rsidR="00FF006E">
        <w:t>.</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1" w:name="_In-sequence_SDU_delivery"/>
      <w:bookmarkEnd w:id="1"/>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3A76A0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5976E0C"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25EF1A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239656BB"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1DA0206A"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D1475D6"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481C1A21"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5A15C805"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D7745B7"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02E2066E"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66C9F586" w14:textId="6CDCF31D"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lastRenderedPageBreak/>
        <w:t>References</w:t>
      </w:r>
    </w:p>
    <w:p w14:paraId="35F222F4" w14:textId="44D13353" w:rsidR="00080512" w:rsidRDefault="001906E7" w:rsidP="000B0CED">
      <w:pPr>
        <w:pStyle w:val="EX"/>
        <w:numPr>
          <w:ilvl w:val="0"/>
          <w:numId w:val="4"/>
        </w:numPr>
      </w:pPr>
      <w:bookmarkStart w:id="2" w:name="_Ref75086397"/>
      <w:r>
        <w:t>3GPP TS </w:t>
      </w:r>
      <w:r>
        <w:rPr>
          <w:lang w:eastAsia="ja-JP"/>
        </w:rPr>
        <w:t>38</w:t>
      </w:r>
      <w:r>
        <w:t>.</w:t>
      </w:r>
      <w:r w:rsidR="00A85F8C">
        <w:rPr>
          <w:lang w:eastAsia="ja-JP"/>
        </w:rPr>
        <w:t>331</w:t>
      </w:r>
      <w:r>
        <w:rPr>
          <w:lang w:eastAsia="ja-JP"/>
        </w:rPr>
        <w:t xml:space="preserve">: </w:t>
      </w:r>
      <w:r>
        <w:t>"</w:t>
      </w:r>
      <w:r w:rsidRPr="001906E7">
        <w:t xml:space="preserve"> </w:t>
      </w:r>
      <w:r w:rsidR="00A85F8C">
        <w:t>NR; Radio Resource Control (RRC); Protocol specification</w:t>
      </w:r>
      <w:r>
        <w:t>".</w:t>
      </w:r>
      <w:bookmarkEnd w:id="2"/>
    </w:p>
    <w:p w14:paraId="28AAC6A7" w14:textId="3C8F033F" w:rsidR="00A85F8C" w:rsidRDefault="00A85F8C" w:rsidP="00A85F8C">
      <w:pPr>
        <w:pStyle w:val="EX"/>
        <w:numPr>
          <w:ilvl w:val="0"/>
          <w:numId w:val="4"/>
        </w:numPr>
      </w:pPr>
      <w:r w:rsidRPr="00A85F8C">
        <w:t>R2-1812222</w:t>
      </w:r>
      <w:r>
        <w:t>: “</w:t>
      </w:r>
      <w:r>
        <w:rPr>
          <w:noProof/>
        </w:rPr>
        <w:t>Introduction of data inactivity monitoring</w:t>
      </w:r>
      <w:r>
        <w:t>”, Nokia, Nokia Shanghai Bell</w:t>
      </w:r>
    </w:p>
    <w:p w14:paraId="10CA5B99" w14:textId="485CCD64" w:rsidR="00A85F8C" w:rsidRDefault="00A85F8C" w:rsidP="00A85F8C">
      <w:pPr>
        <w:pStyle w:val="EX"/>
        <w:numPr>
          <w:ilvl w:val="0"/>
          <w:numId w:val="4"/>
        </w:numPr>
      </w:pPr>
      <w:r>
        <w:t>R2-1812224</w:t>
      </w:r>
      <w:bookmarkStart w:id="3" w:name="_GoBack"/>
      <w:bookmarkEnd w:id="3"/>
      <w:r>
        <w:t>: “</w:t>
      </w:r>
      <w:r>
        <w:rPr>
          <w:noProof/>
        </w:rPr>
        <w:t>Introduction of data inactivity monitoring</w:t>
      </w:r>
      <w:r>
        <w:t>”, Nokia, Nokia Shanghai Bell</w:t>
      </w:r>
    </w:p>
    <w:p w14:paraId="01EFB83E" w14:textId="77777777" w:rsidR="00A85F8C" w:rsidRDefault="00A85F8C" w:rsidP="00A85F8C">
      <w:pPr>
        <w:pStyle w:val="EX"/>
        <w:ind w:left="357" w:firstLine="0"/>
      </w:pP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71550"/>
    <w:rsid w:val="00080512"/>
    <w:rsid w:val="00084407"/>
    <w:rsid w:val="00090468"/>
    <w:rsid w:val="000B0CED"/>
    <w:rsid w:val="000B7BCF"/>
    <w:rsid w:val="000C004C"/>
    <w:rsid w:val="000C522B"/>
    <w:rsid w:val="000D58AB"/>
    <w:rsid w:val="000E5002"/>
    <w:rsid w:val="00112F1A"/>
    <w:rsid w:val="0014393F"/>
    <w:rsid w:val="00145075"/>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4B41"/>
    <w:rsid w:val="003732A6"/>
    <w:rsid w:val="00393E28"/>
    <w:rsid w:val="00397C5E"/>
    <w:rsid w:val="003A4E1E"/>
    <w:rsid w:val="003B40AD"/>
    <w:rsid w:val="003B5B1F"/>
    <w:rsid w:val="003C4E37"/>
    <w:rsid w:val="003D3386"/>
    <w:rsid w:val="003E16BE"/>
    <w:rsid w:val="003E7F0E"/>
    <w:rsid w:val="003F4E28"/>
    <w:rsid w:val="004006E8"/>
    <w:rsid w:val="00401855"/>
    <w:rsid w:val="00427C2D"/>
    <w:rsid w:val="004606E0"/>
    <w:rsid w:val="00477455"/>
    <w:rsid w:val="00494141"/>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6910"/>
    <w:rsid w:val="006B7E3F"/>
    <w:rsid w:val="006C1283"/>
    <w:rsid w:val="006C66D8"/>
    <w:rsid w:val="006D1E24"/>
    <w:rsid w:val="006D6EE1"/>
    <w:rsid w:val="006E1417"/>
    <w:rsid w:val="006F6A2C"/>
    <w:rsid w:val="00710201"/>
    <w:rsid w:val="007342B5"/>
    <w:rsid w:val="00734A5B"/>
    <w:rsid w:val="00744E76"/>
    <w:rsid w:val="00757D40"/>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C1"/>
    <w:rsid w:val="008A5767"/>
    <w:rsid w:val="008B5306"/>
    <w:rsid w:val="008D2E4D"/>
    <w:rsid w:val="008E2042"/>
    <w:rsid w:val="00900C23"/>
    <w:rsid w:val="0090271F"/>
    <w:rsid w:val="00902DB9"/>
    <w:rsid w:val="0090466A"/>
    <w:rsid w:val="00912FB1"/>
    <w:rsid w:val="00933FE2"/>
    <w:rsid w:val="00936071"/>
    <w:rsid w:val="00940212"/>
    <w:rsid w:val="00942EC2"/>
    <w:rsid w:val="00961B32"/>
    <w:rsid w:val="00963351"/>
    <w:rsid w:val="00966B06"/>
    <w:rsid w:val="00970DB3"/>
    <w:rsid w:val="00974BB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85F8C"/>
    <w:rsid w:val="00A9415C"/>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1F3C"/>
    <w:rsid w:val="00DA7A03"/>
    <w:rsid w:val="00DB0DB8"/>
    <w:rsid w:val="00DB1818"/>
    <w:rsid w:val="00DB1FFA"/>
    <w:rsid w:val="00DC309B"/>
    <w:rsid w:val="00DC31FE"/>
    <w:rsid w:val="00DC4DA2"/>
    <w:rsid w:val="00DC6CE3"/>
    <w:rsid w:val="00DD5D8D"/>
    <w:rsid w:val="00DF504D"/>
    <w:rsid w:val="00E35F91"/>
    <w:rsid w:val="00E471CF"/>
    <w:rsid w:val="00E534F9"/>
    <w:rsid w:val="00E61093"/>
    <w:rsid w:val="00E62835"/>
    <w:rsid w:val="00E77645"/>
    <w:rsid w:val="00E81A37"/>
    <w:rsid w:val="00E83697"/>
    <w:rsid w:val="00EA009D"/>
    <w:rsid w:val="00EA3E82"/>
    <w:rsid w:val="00EA5D3A"/>
    <w:rsid w:val="00EC4A25"/>
    <w:rsid w:val="00ED521F"/>
    <w:rsid w:val="00EE27D4"/>
    <w:rsid w:val="00EE6037"/>
    <w:rsid w:val="00EF49D4"/>
    <w:rsid w:val="00F025A2"/>
    <w:rsid w:val="00F03AD6"/>
    <w:rsid w:val="00F06313"/>
    <w:rsid w:val="00F07388"/>
    <w:rsid w:val="00F2026E"/>
    <w:rsid w:val="00F2210A"/>
    <w:rsid w:val="00F31368"/>
    <w:rsid w:val="00F37743"/>
    <w:rsid w:val="00F54A3D"/>
    <w:rsid w:val="00F54CB0"/>
    <w:rsid w:val="00F653B8"/>
    <w:rsid w:val="00F67ABF"/>
    <w:rsid w:val="00F71B89"/>
    <w:rsid w:val="00F7353C"/>
    <w:rsid w:val="00F76F8F"/>
    <w:rsid w:val="00F87D35"/>
    <w:rsid w:val="00F95EE9"/>
    <w:rsid w:val="00FA1266"/>
    <w:rsid w:val="00FB36FA"/>
    <w:rsid w:val="00FB3A6B"/>
    <w:rsid w:val="00FC1192"/>
    <w:rsid w:val="00FC54F3"/>
    <w:rsid w:val="00FE251B"/>
    <w:rsid w:val="00FF00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openxmlformats.org/package/2006/metadata/core-properties"/>
    <ds:schemaRef ds:uri="http://purl.org/dc/elements/1.1/"/>
    <ds:schemaRef ds:uri="71c5aaf6-e6ce-465b-b873-5148d2a4c105"/>
    <ds:schemaRef ds:uri="3b34c8f0-1ef5-4d1e-bb66-517ce7fe7356"/>
    <ds:schemaRef ds:uri="http://schemas.microsoft.com/office/infopath/2007/PartnerControls"/>
    <ds:schemaRef ds:uri="http://schemas.microsoft.com/office/2006/documentManagement/types"/>
    <ds:schemaRef ds:uri="http://schemas.microsoft.com/office/2006/metadata/properties"/>
    <ds:schemaRef ds:uri="http://purl.org/dc/terms/"/>
    <ds:schemaRef ds:uri="83f22d2f-d16e-4be6-ad4f-29fa0b067c3c"/>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AD4BD845-F405-4152-9069-1B42C3ED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332</TotalTime>
  <Pages>3</Pages>
  <Words>425</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85</cp:revision>
  <dcterms:created xsi:type="dcterms:W3CDTF">2018-05-04T12:10:00Z</dcterms:created>
  <dcterms:modified xsi:type="dcterms:W3CDTF">2018-08-09T19:14:00Z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